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9F3" w:rsidRPr="005D78D6" w:rsidRDefault="000649F3" w:rsidP="005D78D6">
      <w:pPr>
        <w:rPr>
          <w:rFonts w:ascii="Calibri" w:hAnsi="Calibri"/>
          <w:b/>
          <w:bCs/>
          <w:sz w:val="20"/>
        </w:rPr>
      </w:pPr>
    </w:p>
    <w:p w:rsidR="000649F3" w:rsidRDefault="005D78D6" w:rsidP="000649F3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0" w:name="RANGE!A1:CQ64"/>
      <w:bookmarkEnd w:id="0"/>
      <w:r>
        <w:rPr>
          <w:noProof/>
        </w:rPr>
        <w:drawing>
          <wp:inline distT="0" distB="0" distL="0" distR="0">
            <wp:extent cx="9096375" cy="5067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9F3" w:rsidRDefault="005D78D6" w:rsidP="000649F3">
      <w:pPr>
        <w:ind w:firstLine="561"/>
        <w:jc w:val="center"/>
        <w:rPr>
          <w:rFonts w:ascii="Calibri" w:hAnsi="Calibri"/>
          <w:b/>
          <w:bCs/>
          <w:sz w:val="20"/>
        </w:rPr>
      </w:pPr>
      <w:r>
        <w:rPr>
          <w:noProof/>
        </w:rPr>
        <w:lastRenderedPageBreak/>
        <w:drawing>
          <wp:inline distT="0" distB="0" distL="0" distR="0">
            <wp:extent cx="9096375" cy="5124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9F3" w:rsidRDefault="000649F3" w:rsidP="000649F3">
      <w:pPr>
        <w:ind w:firstLine="561"/>
        <w:jc w:val="center"/>
        <w:rPr>
          <w:rFonts w:ascii="Calibri" w:hAnsi="Calibri"/>
          <w:b/>
          <w:bCs/>
          <w:sz w:val="20"/>
        </w:rPr>
      </w:pPr>
    </w:p>
    <w:p w:rsidR="000649F3" w:rsidRPr="008B0172" w:rsidRDefault="000649F3" w:rsidP="000649F3">
      <w:pPr>
        <w:ind w:firstLine="561"/>
        <w:jc w:val="center"/>
        <w:rPr>
          <w:rFonts w:ascii="Calibri" w:hAnsi="Calibri"/>
          <w:b/>
          <w:sz w:val="20"/>
        </w:rPr>
      </w:pPr>
      <w:r w:rsidRPr="008B0172">
        <w:rPr>
          <w:rFonts w:ascii="Calibri" w:hAnsi="Calibri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0649F3" w:rsidRPr="008B0172" w:rsidTr="00B9043E">
        <w:tc>
          <w:tcPr>
            <w:tcW w:w="7283" w:type="dxa"/>
          </w:tcPr>
          <w:p w:rsidR="000649F3" w:rsidRPr="008B0172" w:rsidRDefault="005D78D6" w:rsidP="00B9043E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Продавец</w:t>
            </w:r>
            <w:r w:rsidR="000649F3" w:rsidRPr="008B0172">
              <w:rPr>
                <w:rFonts w:ascii="Calibri" w:hAnsi="Calibri"/>
                <w:b/>
                <w:sz w:val="20"/>
              </w:rPr>
              <w:t>:</w:t>
            </w:r>
          </w:p>
        </w:tc>
        <w:tc>
          <w:tcPr>
            <w:tcW w:w="7284" w:type="dxa"/>
          </w:tcPr>
          <w:p w:rsidR="000649F3" w:rsidRPr="008B0172" w:rsidRDefault="005D78D6" w:rsidP="006051C3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Покупатель</w:t>
            </w:r>
            <w:r w:rsidR="000649F3" w:rsidRPr="008B0172">
              <w:rPr>
                <w:rFonts w:ascii="Calibri" w:hAnsi="Calibri"/>
                <w:b/>
                <w:sz w:val="20"/>
              </w:rPr>
              <w:t>:</w:t>
            </w:r>
          </w:p>
        </w:tc>
      </w:tr>
      <w:tr w:rsidR="000649F3" w:rsidRPr="008B0172" w:rsidTr="00B9043E">
        <w:tc>
          <w:tcPr>
            <w:tcW w:w="7283" w:type="dxa"/>
          </w:tcPr>
          <w:p w:rsidR="000649F3" w:rsidRPr="008B0172" w:rsidRDefault="000649F3" w:rsidP="00B9043E">
            <w:pPr>
              <w:rPr>
                <w:rFonts w:ascii="Calibri" w:hAnsi="Calibri"/>
                <w:b/>
                <w:sz w:val="20"/>
              </w:rPr>
            </w:pPr>
          </w:p>
          <w:p w:rsidR="000649F3" w:rsidRPr="008B0172" w:rsidRDefault="000649F3" w:rsidP="006051C3">
            <w:pPr>
              <w:jc w:val="center"/>
              <w:rPr>
                <w:rFonts w:ascii="Calibri" w:hAnsi="Calibri"/>
                <w:b/>
                <w:sz w:val="20"/>
              </w:rPr>
            </w:pPr>
            <w:permStart w:id="6829963" w:edGrp="everyone"/>
            <w:r w:rsidRPr="008B0172">
              <w:rPr>
                <w:rFonts w:ascii="Calibri" w:hAnsi="Calibri"/>
                <w:b/>
                <w:sz w:val="20"/>
                <w:shd w:val="clear" w:color="auto" w:fill="D9D9D9"/>
              </w:rPr>
              <w:t>______________________/</w:t>
            </w:r>
            <w:r w:rsidR="005137EA">
              <w:rPr>
                <w:rFonts w:ascii="Calibri" w:hAnsi="Calibri"/>
                <w:b/>
                <w:sz w:val="20"/>
                <w:shd w:val="clear" w:color="auto" w:fill="D9D9D9"/>
              </w:rPr>
              <w:t>Зотов Е.Н.</w:t>
            </w:r>
            <w:bookmarkStart w:id="1" w:name="_GoBack"/>
            <w:bookmarkEnd w:id="1"/>
            <w:permEnd w:id="6829963"/>
          </w:p>
          <w:p w:rsidR="000649F3" w:rsidRPr="008B0172" w:rsidRDefault="000649F3" w:rsidP="006051C3">
            <w:pPr>
              <w:jc w:val="center"/>
              <w:rPr>
                <w:rFonts w:ascii="Calibri" w:hAnsi="Calibri"/>
                <w:sz w:val="20"/>
              </w:rPr>
            </w:pPr>
            <w:r w:rsidRPr="008B0172">
              <w:rPr>
                <w:rFonts w:ascii="Calibri" w:hAnsi="Calibri"/>
                <w:sz w:val="20"/>
              </w:rPr>
              <w:t>М.П.</w:t>
            </w:r>
          </w:p>
        </w:tc>
        <w:tc>
          <w:tcPr>
            <w:tcW w:w="7284" w:type="dxa"/>
          </w:tcPr>
          <w:p w:rsidR="000649F3" w:rsidRPr="008B0172" w:rsidRDefault="000649F3" w:rsidP="00B9043E">
            <w:pPr>
              <w:rPr>
                <w:rFonts w:ascii="Calibri" w:hAnsi="Calibri"/>
                <w:b/>
                <w:sz w:val="20"/>
              </w:rPr>
            </w:pPr>
          </w:p>
          <w:p w:rsidR="00F2471C" w:rsidRDefault="000649F3" w:rsidP="00F2471C">
            <w:pPr>
              <w:jc w:val="center"/>
              <w:rPr>
                <w:rFonts w:ascii="Calibri" w:hAnsi="Calibri"/>
                <w:sz w:val="20"/>
              </w:rPr>
            </w:pPr>
            <w:permStart w:id="868960481" w:edGrp="everyone"/>
            <w:r w:rsidRPr="008B0172">
              <w:rPr>
                <w:rFonts w:ascii="Calibri" w:hAnsi="Calibri"/>
                <w:b/>
                <w:sz w:val="20"/>
                <w:shd w:val="clear" w:color="auto" w:fill="D9D9D9"/>
              </w:rPr>
              <w:t>________________________/</w:t>
            </w:r>
            <w:r w:rsidR="005D78D6">
              <w:rPr>
                <w:rFonts w:ascii="Calibri" w:hAnsi="Calibri"/>
                <w:sz w:val="20"/>
              </w:rPr>
              <w:t>_____________</w:t>
            </w:r>
            <w:r w:rsidR="00F2471C" w:rsidRPr="008B0172">
              <w:rPr>
                <w:rFonts w:ascii="Calibri" w:hAnsi="Calibri"/>
                <w:sz w:val="20"/>
              </w:rPr>
              <w:t xml:space="preserve"> </w:t>
            </w:r>
          </w:p>
          <w:permEnd w:id="868960481"/>
          <w:p w:rsidR="000649F3" w:rsidRPr="008B0172" w:rsidRDefault="000649F3" w:rsidP="00F2471C">
            <w:pPr>
              <w:jc w:val="center"/>
              <w:rPr>
                <w:rFonts w:ascii="Calibri" w:hAnsi="Calibri"/>
                <w:sz w:val="20"/>
              </w:rPr>
            </w:pPr>
            <w:r w:rsidRPr="008B0172">
              <w:rPr>
                <w:rFonts w:ascii="Calibri" w:hAnsi="Calibri"/>
                <w:sz w:val="20"/>
              </w:rPr>
              <w:t>М.П.</w:t>
            </w:r>
          </w:p>
        </w:tc>
      </w:tr>
    </w:tbl>
    <w:p w:rsidR="000649F3" w:rsidRDefault="000649F3" w:rsidP="000649F3">
      <w:pPr>
        <w:pStyle w:val="a1"/>
        <w:rPr>
          <w:sz w:val="2"/>
        </w:rPr>
      </w:pPr>
    </w:p>
    <w:p w:rsidR="00F55C46" w:rsidRDefault="00F55C46"/>
    <w:sectPr w:rsidR="00F55C46" w:rsidSect="006051C3">
      <w:headerReference w:type="even" r:id="rId9"/>
      <w:headerReference w:type="default" r:id="rId10"/>
      <w:headerReference w:type="first" r:id="rId11"/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BAD" w:rsidRDefault="00313BAD" w:rsidP="000649F3">
      <w:r>
        <w:separator/>
      </w:r>
    </w:p>
  </w:endnote>
  <w:endnote w:type="continuationSeparator" w:id="0">
    <w:p w:rsidR="00313BAD" w:rsidRDefault="00313BAD" w:rsidP="0006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BAD" w:rsidRDefault="00313BAD" w:rsidP="000649F3">
      <w:r>
        <w:separator/>
      </w:r>
    </w:p>
  </w:footnote>
  <w:footnote w:type="continuationSeparator" w:id="0">
    <w:p w:rsidR="00313BAD" w:rsidRDefault="00313BAD" w:rsidP="00064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9F3" w:rsidRDefault="005137E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7466601" o:spid="_x0000_s2050" type="#_x0000_t136" style="position:absolute;left:0;text-align:left;margin-left:0;margin-top:0;width:558pt;height:101.4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9F3" w:rsidRDefault="005137E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7466602" o:spid="_x0000_s2051" type="#_x0000_t136" style="position:absolute;left:0;text-align:left;margin-left:0;margin-top:0;width:558pt;height:101.4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9F3" w:rsidRDefault="005137E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7466600" o:spid="_x0000_s2049" type="#_x0000_t136" style="position:absolute;left:0;text-align:left;margin-left:0;margin-top:0;width:558pt;height:101.4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521"/>
    <w:rsid w:val="0000630D"/>
    <w:rsid w:val="000649F3"/>
    <w:rsid w:val="000B1100"/>
    <w:rsid w:val="00313BAD"/>
    <w:rsid w:val="003E5F7F"/>
    <w:rsid w:val="00417829"/>
    <w:rsid w:val="005137EA"/>
    <w:rsid w:val="005D78D6"/>
    <w:rsid w:val="006051C3"/>
    <w:rsid w:val="006B1521"/>
    <w:rsid w:val="00804A78"/>
    <w:rsid w:val="009148EE"/>
    <w:rsid w:val="00B12497"/>
    <w:rsid w:val="00B9043E"/>
    <w:rsid w:val="00CA4E57"/>
    <w:rsid w:val="00ED25D8"/>
    <w:rsid w:val="00F2471C"/>
    <w:rsid w:val="00F5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0D6674E"/>
  <w15:docId w15:val="{C5702D96-6E98-4531-ACA5-7F124408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9F3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0649F3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0649F3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0649F3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0649F3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0649F3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0649F3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0649F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0649F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0649F3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064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0649F3"/>
  </w:style>
  <w:style w:type="paragraph" w:styleId="a7">
    <w:name w:val="footer"/>
    <w:basedOn w:val="a0"/>
    <w:link w:val="a8"/>
    <w:unhideWhenUsed/>
    <w:rsid w:val="000649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0649F3"/>
  </w:style>
  <w:style w:type="character" w:customStyle="1" w:styleId="10">
    <w:name w:val="Заголовок 1 Знак"/>
    <w:aliases w:val="Глава Знак"/>
    <w:link w:val="1"/>
    <w:rsid w:val="000649F3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0649F3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064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0649F3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0649F3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0649F3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0649F3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0649F3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0649F3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1">
    <w:name w:val="Body Text"/>
    <w:basedOn w:val="a0"/>
    <w:link w:val="a9"/>
    <w:rsid w:val="000649F3"/>
    <w:pPr>
      <w:ind w:firstLine="567"/>
    </w:pPr>
  </w:style>
  <w:style w:type="character" w:customStyle="1" w:styleId="a9">
    <w:name w:val="Основной текст Знак"/>
    <w:link w:val="a1"/>
    <w:rsid w:val="000649F3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0649F3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0649F3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0649F3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0649F3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0649F3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0649F3"/>
  </w:style>
  <w:style w:type="numbering" w:customStyle="1" w:styleId="12">
    <w:name w:val="Нет списка1"/>
    <w:next w:val="a4"/>
    <w:uiPriority w:val="99"/>
    <w:semiHidden/>
    <w:rsid w:val="000649F3"/>
  </w:style>
  <w:style w:type="paragraph" w:styleId="71">
    <w:name w:val="toc 7"/>
    <w:basedOn w:val="a0"/>
    <w:next w:val="a0"/>
    <w:rsid w:val="000649F3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0649F3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0649F3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0649F3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0649F3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0649F3"/>
    <w:rPr>
      <w:i/>
      <w:sz w:val="24"/>
    </w:rPr>
  </w:style>
  <w:style w:type="character" w:customStyle="1" w:styleId="ae">
    <w:name w:val="Определения"/>
    <w:rsid w:val="000649F3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0649F3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0649F3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0649F3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0649F3"/>
    <w:pPr>
      <w:ind w:left="567" w:firstLine="0"/>
    </w:pPr>
  </w:style>
  <w:style w:type="paragraph" w:customStyle="1" w:styleId="af2">
    <w:name w:val="Пример"/>
    <w:basedOn w:val="a1"/>
    <w:next w:val="a0"/>
    <w:rsid w:val="000649F3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0649F3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0649F3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0649F3"/>
  </w:style>
  <w:style w:type="paragraph" w:customStyle="1" w:styleId="af6">
    <w:name w:val="Рисунок"/>
    <w:basedOn w:val="a1"/>
    <w:next w:val="a1"/>
    <w:rsid w:val="000649F3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0649F3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0649F3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0649F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0649F3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0649F3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0649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0649F3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0649F3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0649F3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0649F3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0649F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0649F3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0649F3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0649F3"/>
    <w:rPr>
      <w:sz w:val="16"/>
      <w:szCs w:val="16"/>
    </w:rPr>
  </w:style>
  <w:style w:type="paragraph" w:styleId="aff0">
    <w:name w:val="annotation text"/>
    <w:basedOn w:val="a0"/>
    <w:link w:val="aff1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0649F3"/>
    <w:rPr>
      <w:b/>
      <w:bCs/>
    </w:rPr>
  </w:style>
  <w:style w:type="character" w:customStyle="1" w:styleId="aff3">
    <w:name w:val="Тема примечания Знак"/>
    <w:link w:val="aff2"/>
    <w:semiHidden/>
    <w:rsid w:val="000649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0649F3"/>
    <w:rPr>
      <w:vertAlign w:val="superscript"/>
    </w:rPr>
  </w:style>
  <w:style w:type="paragraph" w:styleId="aff7">
    <w:name w:val="Title"/>
    <w:basedOn w:val="a0"/>
    <w:link w:val="aff8"/>
    <w:qFormat/>
    <w:rsid w:val="000649F3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link w:val="aff7"/>
    <w:rsid w:val="000649F3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0649F3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649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0649F3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0649F3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0649F3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0649F3"/>
    <w:rPr>
      <w:color w:val="0000FF"/>
      <w:u w:val="single"/>
    </w:rPr>
  </w:style>
  <w:style w:type="paragraph" w:customStyle="1" w:styleId="FR1">
    <w:name w:val="FR1"/>
    <w:rsid w:val="000649F3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0649F3"/>
    <w:rPr>
      <w:color w:val="800080"/>
      <w:u w:val="single"/>
    </w:rPr>
  </w:style>
  <w:style w:type="paragraph" w:customStyle="1" w:styleId="26">
    <w:name w:val="Заголовок 2 с отступом"/>
    <w:basedOn w:val="2"/>
    <w:rsid w:val="000649F3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0649F3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0649F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0649F3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0649F3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0649F3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0649F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0649F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0649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0649F3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0649F3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0649F3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0649F3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0649F3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0649F3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AEV~1.UUB\AppData\Local\Temp\&#1055;&#1088;&#1080;&#1083;&#1086;&#1078;&#1077;&#1085;&#1080;&#1077;_&#1051;_&#1041;&#1091;&#1088;&#1077;&#1085;&#1080;&#1077;_&#1056;&#105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Приложение_Л_Бурение_РН</Template>
  <TotalTime>1</TotalTime>
  <Pages>2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Akaev</dc:creator>
  <cp:keywords/>
  <cp:lastModifiedBy>Юлина Кристина Вениаминовна</cp:lastModifiedBy>
  <cp:revision>3</cp:revision>
  <dcterms:created xsi:type="dcterms:W3CDTF">2018-06-13T04:28:00Z</dcterms:created>
  <dcterms:modified xsi:type="dcterms:W3CDTF">2019-07-24T10:29:00Z</dcterms:modified>
</cp:coreProperties>
</file>